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F3B" w:rsidRPr="001D6C4C" w:rsidRDefault="00AC5F3B" w:rsidP="006F723F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1D6C4C">
        <w:rPr>
          <w:b/>
          <w:sz w:val="28"/>
          <w:szCs w:val="28"/>
        </w:rPr>
        <w:t xml:space="preserve">ДЛОП - </w:t>
      </w:r>
      <w:r w:rsidRPr="001D6C4C">
        <w:rPr>
          <w:b/>
          <w:sz w:val="28"/>
          <w:szCs w:val="28"/>
          <w:lang w:val="en-US"/>
        </w:rPr>
        <w:t>I</w:t>
      </w:r>
      <w:r w:rsidRPr="001D6C4C">
        <w:rPr>
          <w:b/>
          <w:sz w:val="28"/>
          <w:szCs w:val="28"/>
        </w:rPr>
        <w:t>-ви кръг – Девойки 26.02 – 28.02.2020 гр. Русе</w:t>
      </w:r>
    </w:p>
    <w:p w:rsidR="00AC5F3B" w:rsidRPr="001D6C4C" w:rsidRDefault="00AC5F3B" w:rsidP="006F723F">
      <w:pPr>
        <w:spacing w:line="360" w:lineRule="auto"/>
        <w:ind w:firstLine="360"/>
        <w:jc w:val="center"/>
        <w:rPr>
          <w:b/>
          <w:sz w:val="28"/>
          <w:szCs w:val="28"/>
        </w:rPr>
      </w:pPr>
      <w:r w:rsidRPr="001D6C4C">
        <w:rPr>
          <w:b/>
          <w:sz w:val="28"/>
          <w:szCs w:val="28"/>
        </w:rPr>
        <w:t>Индивидуално класиране</w:t>
      </w:r>
    </w:p>
    <w:p w:rsidR="00AC5F3B" w:rsidRDefault="00AC5F3B" w:rsidP="00AC5F3B">
      <w:pPr>
        <w:spacing w:line="360" w:lineRule="auto"/>
        <w:ind w:firstLine="360"/>
        <w:jc w:val="center"/>
        <w:rPr>
          <w:sz w:val="32"/>
          <w:szCs w:val="32"/>
        </w:rPr>
      </w:pPr>
    </w:p>
    <w:p w:rsidR="00AC5F3B" w:rsidRPr="001D6C4C" w:rsidRDefault="00AC5F3B" w:rsidP="00AC5F3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1D6C4C">
        <w:rPr>
          <w:b/>
          <w:sz w:val="24"/>
          <w:szCs w:val="24"/>
        </w:rPr>
        <w:t>Категория до 46 кг.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1. Наталия Йорданова – Локомотив Сф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2.Люба Атанасова – ЦСКА</w:t>
      </w:r>
      <w:bookmarkStart w:id="0" w:name="_GoBack"/>
      <w:bookmarkEnd w:id="0"/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3. Айше Ремзи – Омуртаг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4. Мария Кунчева – Добрич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5. Дилиана Петрова – Локомотив ГО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6. Хаят Хабилова – Омуртаг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</w:p>
    <w:p w:rsidR="00AC5F3B" w:rsidRPr="001D6C4C" w:rsidRDefault="00AC5F3B" w:rsidP="00AC5F3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1D6C4C">
        <w:rPr>
          <w:b/>
          <w:sz w:val="24"/>
          <w:szCs w:val="24"/>
        </w:rPr>
        <w:t>Категория до 48 кг.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1. Румяна Александрова – Локомотив Сф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2. Емилия Драган – Русе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3. Ева Ценова – ЦСКА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4. Цветомира Петрова – БВС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5. Диляра Ахмедова – Омуртаг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6. Есил Ахмед – Първенец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 xml:space="preserve">7. Жулияна Петрова – Олимпия Разград 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</w:p>
    <w:p w:rsidR="00AC5F3B" w:rsidRPr="001D6C4C" w:rsidRDefault="00AC5F3B" w:rsidP="00AC5F3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1D6C4C">
        <w:rPr>
          <w:b/>
          <w:sz w:val="24"/>
          <w:szCs w:val="24"/>
        </w:rPr>
        <w:t>Категория до 51 кг.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1. Благовеста Георгиева – Червен Бряг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2. Жана Огнянова – Ладимекс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3. Сибел Иванова – Русе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4. Ивана Веселинова – ЦСКА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5. Моника Говедарова – Първенец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6. Мария Тотева – Балкан Ботевград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7. Венцислава Николова – Локомотив Русе</w:t>
      </w:r>
    </w:p>
    <w:p w:rsidR="001D6C4C" w:rsidRDefault="001D6C4C" w:rsidP="00AC5F3B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C5F3B" w:rsidRPr="001D6C4C" w:rsidRDefault="00AC5F3B" w:rsidP="00AC5F3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1D6C4C">
        <w:rPr>
          <w:b/>
          <w:sz w:val="24"/>
          <w:szCs w:val="24"/>
        </w:rPr>
        <w:lastRenderedPageBreak/>
        <w:t>Категория до 54 кг.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1. Камелия Ченева – Русе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2. Александра Георгие – Русе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3. Михаела Димова – Първенец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4. Тала Хабас – Червен Бряг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5. Даная Христова – Светкавица Търговище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6. Есра Мехмедова – Омуртаг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 xml:space="preserve">7. Мила Желева – Добруджа 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</w:p>
    <w:p w:rsidR="00AC5F3B" w:rsidRPr="001D6C4C" w:rsidRDefault="00AC5F3B" w:rsidP="00AC5F3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1D6C4C">
        <w:rPr>
          <w:b/>
          <w:sz w:val="24"/>
          <w:szCs w:val="24"/>
        </w:rPr>
        <w:t>Категория до 57 кг.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1. Инна Цветкова – БДИН Вн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2. Микаела Павлова – Русе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3. Елена Греденекер – Добруджа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4. Катерина Тонева – Балкан Ботевград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</w:p>
    <w:p w:rsidR="00AC5F3B" w:rsidRPr="001D6C4C" w:rsidRDefault="00AC5F3B" w:rsidP="00AC5F3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1D6C4C">
        <w:rPr>
          <w:b/>
          <w:sz w:val="24"/>
          <w:szCs w:val="24"/>
        </w:rPr>
        <w:t>Категория до 60 кг.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1. Анна Мария Дялова – Русе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2. Цвета Карнакова – ЦСКА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3. Александра Райнова – Балкан Ботевград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</w:p>
    <w:p w:rsidR="00AC5F3B" w:rsidRPr="001D6C4C" w:rsidRDefault="00AC5F3B" w:rsidP="00AC5F3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1D6C4C">
        <w:rPr>
          <w:b/>
          <w:sz w:val="24"/>
          <w:szCs w:val="24"/>
        </w:rPr>
        <w:t>Категория до 64 кг.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1. Цветелина Петрова – СВ Хасково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2. Алипи Александра – Русе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3. Никол Андрейковска – ЦСКА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4. Далия Райчева – Миньор Перник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</w:p>
    <w:p w:rsidR="001D6C4C" w:rsidRDefault="001D6C4C" w:rsidP="00AC5F3B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1D6C4C" w:rsidRDefault="001D6C4C" w:rsidP="00AC5F3B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1D6C4C" w:rsidRDefault="001D6C4C" w:rsidP="00AC5F3B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1D6C4C" w:rsidRDefault="001D6C4C" w:rsidP="00AC5F3B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C5F3B" w:rsidRPr="001D6C4C" w:rsidRDefault="00AC5F3B" w:rsidP="00AC5F3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1D6C4C">
        <w:rPr>
          <w:b/>
          <w:sz w:val="24"/>
          <w:szCs w:val="24"/>
        </w:rPr>
        <w:lastRenderedPageBreak/>
        <w:t>Категория до 69 кг.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1. Татяна Любенова – Локомотив София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2. Ина Благоева – Омуртаг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3. Пепа Чакърова – Първенец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4. Рая Иванова – Миньор Перник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5. Стефани Георева – Славия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6. Христина Петрова – Балкан Ботевград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</w:p>
    <w:p w:rsidR="00AC5F3B" w:rsidRPr="001D6C4C" w:rsidRDefault="00AC5F3B" w:rsidP="00AC5F3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1D6C4C">
        <w:rPr>
          <w:b/>
          <w:sz w:val="24"/>
          <w:szCs w:val="24"/>
        </w:rPr>
        <w:t>Категория до 75 кг.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1. Светлана Стефанова – Олимпия Разград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</w:p>
    <w:p w:rsidR="00AC5F3B" w:rsidRPr="001D6C4C" w:rsidRDefault="00AC5F3B" w:rsidP="00AC5F3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1D6C4C">
        <w:rPr>
          <w:b/>
          <w:sz w:val="24"/>
          <w:szCs w:val="24"/>
        </w:rPr>
        <w:t>Категория до 81 кг.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1. Георгиана Шинте – Русе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 xml:space="preserve">2. Ниа Стоименова – Ладимекс 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3. Йелис Илиязова – Локомотив Русе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4. Милвана Марковска – Балкан Ботевград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</w:p>
    <w:p w:rsidR="00AC5F3B" w:rsidRPr="001D6C4C" w:rsidRDefault="00AC5F3B" w:rsidP="00AC5F3B">
      <w:pPr>
        <w:spacing w:line="360" w:lineRule="auto"/>
        <w:ind w:firstLine="360"/>
        <w:jc w:val="both"/>
        <w:rPr>
          <w:b/>
          <w:sz w:val="24"/>
          <w:szCs w:val="24"/>
        </w:rPr>
      </w:pPr>
      <w:r w:rsidRPr="001D6C4C">
        <w:rPr>
          <w:b/>
          <w:sz w:val="24"/>
          <w:szCs w:val="24"/>
        </w:rPr>
        <w:t>Категория до +81 кг.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1. Еми Иман Ал Шаар – Локомотив София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2. Дияна Ал Шаар – Локомотив София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3. Пламена Йорданова – Черно Море Варна</w:t>
      </w:r>
    </w:p>
    <w:p w:rsidR="00AC5F3B" w:rsidRPr="001D6C4C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  <w:r w:rsidRPr="001D6C4C">
        <w:rPr>
          <w:sz w:val="24"/>
          <w:szCs w:val="24"/>
        </w:rPr>
        <w:t>4. Теодора Станева – Олимпия Разград</w:t>
      </w:r>
    </w:p>
    <w:p w:rsidR="00AC5F3B" w:rsidRDefault="00AC5F3B" w:rsidP="00AC5F3B">
      <w:pPr>
        <w:spacing w:line="360" w:lineRule="auto"/>
        <w:ind w:firstLine="360"/>
        <w:jc w:val="both"/>
        <w:rPr>
          <w:sz w:val="24"/>
          <w:szCs w:val="24"/>
        </w:rPr>
      </w:pPr>
    </w:p>
    <w:p w:rsidR="00AC5F3B" w:rsidRDefault="00AC5F3B" w:rsidP="00AC5F3B">
      <w:pPr>
        <w:spacing w:line="360" w:lineRule="auto"/>
        <w:ind w:firstLine="360"/>
        <w:jc w:val="both"/>
        <w:rPr>
          <w:b/>
          <w:sz w:val="24"/>
          <w:szCs w:val="24"/>
        </w:rPr>
      </w:pPr>
    </w:p>
    <w:p w:rsidR="00AC5F3B" w:rsidRDefault="00AC5F3B" w:rsidP="00AC5F3B">
      <w:pPr>
        <w:spacing w:line="360" w:lineRule="auto"/>
        <w:jc w:val="both"/>
        <w:rPr>
          <w:b/>
          <w:sz w:val="24"/>
          <w:szCs w:val="24"/>
        </w:rPr>
      </w:pPr>
    </w:p>
    <w:p w:rsidR="00AC5F3B" w:rsidRDefault="00AC5F3B" w:rsidP="00AC5F3B">
      <w:pPr>
        <w:spacing w:line="360" w:lineRule="auto"/>
        <w:ind w:firstLine="360"/>
        <w:jc w:val="center"/>
        <w:rPr>
          <w:b/>
          <w:sz w:val="56"/>
          <w:szCs w:val="56"/>
        </w:rPr>
      </w:pPr>
    </w:p>
    <w:p w:rsidR="00576D0A" w:rsidRPr="00144764" w:rsidRDefault="00576D0A" w:rsidP="00144764">
      <w:pPr>
        <w:ind w:left="-567" w:right="-567"/>
      </w:pPr>
    </w:p>
    <w:sectPr w:rsidR="00576D0A" w:rsidRPr="00144764" w:rsidSect="00144764">
      <w:headerReference w:type="default" r:id="rId8"/>
      <w:footerReference w:type="even" r:id="rId9"/>
      <w:footerReference w:type="default" r:id="rId10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942" w:rsidRDefault="00361942" w:rsidP="00144764">
      <w:r>
        <w:separator/>
      </w:r>
    </w:p>
  </w:endnote>
  <w:endnote w:type="continuationSeparator" w:id="0">
    <w:p w:rsidR="00361942" w:rsidRDefault="00361942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942" w:rsidRDefault="00361942" w:rsidP="00144764">
      <w:r>
        <w:separator/>
      </w:r>
    </w:p>
  </w:footnote>
  <w:footnote w:type="continuationSeparator" w:id="0">
    <w:p w:rsidR="00361942" w:rsidRDefault="00361942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144764"/>
    <w:rsid w:val="001D6C4C"/>
    <w:rsid w:val="00231BCD"/>
    <w:rsid w:val="002A4A8E"/>
    <w:rsid w:val="00301B24"/>
    <w:rsid w:val="003302ED"/>
    <w:rsid w:val="00361942"/>
    <w:rsid w:val="003A6937"/>
    <w:rsid w:val="00455917"/>
    <w:rsid w:val="00476AB7"/>
    <w:rsid w:val="00570DB0"/>
    <w:rsid w:val="00576D0A"/>
    <w:rsid w:val="005A282E"/>
    <w:rsid w:val="005F49F3"/>
    <w:rsid w:val="006F723F"/>
    <w:rsid w:val="0076018A"/>
    <w:rsid w:val="0080716C"/>
    <w:rsid w:val="00853C82"/>
    <w:rsid w:val="00892FB0"/>
    <w:rsid w:val="00917784"/>
    <w:rsid w:val="009B237E"/>
    <w:rsid w:val="00AC5F3B"/>
    <w:rsid w:val="00B215F5"/>
    <w:rsid w:val="00C73178"/>
    <w:rsid w:val="00C92B78"/>
    <w:rsid w:val="00CB5611"/>
    <w:rsid w:val="00D512D9"/>
    <w:rsid w:val="00D876C6"/>
    <w:rsid w:val="00E238F0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53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1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PC</cp:lastModifiedBy>
  <cp:revision>6</cp:revision>
  <dcterms:created xsi:type="dcterms:W3CDTF">2020-12-11T11:28:00Z</dcterms:created>
  <dcterms:modified xsi:type="dcterms:W3CDTF">2020-12-11T14:34:00Z</dcterms:modified>
</cp:coreProperties>
</file>